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6EC69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de SWYNA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40A85B6D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Swine Nunnery.</w:t>
      </w:r>
    </w:p>
    <w:p w14:paraId="15C831ED" w14:textId="77777777" w:rsidR="00762EC9" w:rsidRDefault="00762EC9" w:rsidP="00762EC9">
      <w:pPr>
        <w:pStyle w:val="NoSpacing"/>
        <w:rPr>
          <w:rFonts w:cs="Times New Roman"/>
          <w:szCs w:val="24"/>
        </w:rPr>
      </w:pPr>
    </w:p>
    <w:p w14:paraId="3C3015F5" w14:textId="77777777" w:rsidR="00762EC9" w:rsidRDefault="00762EC9" w:rsidP="00762EC9">
      <w:pPr>
        <w:pStyle w:val="NoSpacing"/>
        <w:rPr>
          <w:rFonts w:cs="Times New Roman"/>
          <w:szCs w:val="24"/>
        </w:rPr>
      </w:pPr>
    </w:p>
    <w:p w14:paraId="1BC72F13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Peter de </w:t>
      </w:r>
      <w:proofErr w:type="spellStart"/>
      <w:r>
        <w:rPr>
          <w:rFonts w:cs="Times New Roman"/>
          <w:szCs w:val="24"/>
        </w:rPr>
        <w:t>Swyna</w:t>
      </w:r>
      <w:proofErr w:type="spellEnd"/>
      <w:r>
        <w:rPr>
          <w:rFonts w:cs="Times New Roman"/>
          <w:szCs w:val="24"/>
        </w:rPr>
        <w:t>.</w:t>
      </w:r>
    </w:p>
    <w:p w14:paraId="4365A1ED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p.1)</w:t>
      </w:r>
    </w:p>
    <w:p w14:paraId="2D01D984" w14:textId="77777777" w:rsidR="00762EC9" w:rsidRDefault="00762EC9" w:rsidP="00762EC9">
      <w:pPr>
        <w:pStyle w:val="NoSpacing"/>
        <w:rPr>
          <w:rFonts w:cs="Times New Roman"/>
          <w:szCs w:val="24"/>
        </w:rPr>
      </w:pPr>
    </w:p>
    <w:p w14:paraId="3B025D51" w14:textId="77777777" w:rsidR="00762EC9" w:rsidRDefault="00762EC9" w:rsidP="00762EC9">
      <w:pPr>
        <w:pStyle w:val="NoSpacing"/>
        <w:rPr>
          <w:rFonts w:cs="Times New Roman"/>
          <w:szCs w:val="24"/>
        </w:rPr>
      </w:pPr>
    </w:p>
    <w:p w14:paraId="64C2C763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1F680E70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   (ibid.)</w:t>
      </w:r>
    </w:p>
    <w:p w14:paraId="75FEA09F" w14:textId="77777777" w:rsidR="00762EC9" w:rsidRDefault="00762EC9" w:rsidP="00762EC9">
      <w:pPr>
        <w:pStyle w:val="NoSpacing"/>
        <w:rPr>
          <w:rFonts w:cs="Times New Roman"/>
          <w:szCs w:val="24"/>
        </w:rPr>
      </w:pPr>
    </w:p>
    <w:p w14:paraId="4464EDF8" w14:textId="77777777" w:rsidR="00762EC9" w:rsidRDefault="00762EC9" w:rsidP="00762EC9">
      <w:pPr>
        <w:pStyle w:val="NoSpacing"/>
        <w:rPr>
          <w:rFonts w:cs="Times New Roman"/>
          <w:szCs w:val="24"/>
        </w:rPr>
      </w:pPr>
    </w:p>
    <w:p w14:paraId="6F0A26D2" w14:textId="77777777" w:rsidR="00762EC9" w:rsidRDefault="00762EC9" w:rsidP="00762E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2E82B6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52B3A" w14:textId="77777777" w:rsidR="00762EC9" w:rsidRDefault="00762EC9" w:rsidP="009139A6">
      <w:r>
        <w:separator/>
      </w:r>
    </w:p>
  </w:endnote>
  <w:endnote w:type="continuationSeparator" w:id="0">
    <w:p w14:paraId="067E7E08" w14:textId="77777777" w:rsidR="00762EC9" w:rsidRDefault="00762E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8F9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9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F1A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32F79" w14:textId="77777777" w:rsidR="00762EC9" w:rsidRDefault="00762EC9" w:rsidP="009139A6">
      <w:r>
        <w:separator/>
      </w:r>
    </w:p>
  </w:footnote>
  <w:footnote w:type="continuationSeparator" w:id="0">
    <w:p w14:paraId="17BBCA99" w14:textId="77777777" w:rsidR="00762EC9" w:rsidRDefault="00762E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188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1D8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958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C9"/>
    <w:rsid w:val="000666E0"/>
    <w:rsid w:val="001C5947"/>
    <w:rsid w:val="002510B7"/>
    <w:rsid w:val="00270799"/>
    <w:rsid w:val="005C130B"/>
    <w:rsid w:val="00762EC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649A7"/>
  <w15:chartTrackingRefBased/>
  <w15:docId w15:val="{0EFC81B4-F78E-4866-A775-ECFED5B0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2024-07-06T19:46:00Z</dcterms:created>
  <dcterms:modified xsi:type="dcterms:W3CDTF">2024-07-06T19:47:00Z</dcterms:modified>
</cp:coreProperties>
</file>